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CD05D" w14:textId="77777777" w:rsidR="003458F5" w:rsidRDefault="003458F5" w:rsidP="003458F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WHYTE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14:paraId="08C248EB" w14:textId="77777777" w:rsidR="003458F5" w:rsidRDefault="003458F5" w:rsidP="003458F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Kenington</w:t>
      </w:r>
      <w:proofErr w:type="spellEnd"/>
      <w:r>
        <w:t>, Kent.</w:t>
      </w:r>
    </w:p>
    <w:p w14:paraId="20741DA4" w14:textId="77777777" w:rsidR="003458F5" w:rsidRDefault="003458F5" w:rsidP="003458F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21A1CDE2" w14:textId="77777777" w:rsidR="003458F5" w:rsidRDefault="003458F5" w:rsidP="003458F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7641E82" w14:textId="77777777" w:rsidR="003458F5" w:rsidRDefault="003458F5" w:rsidP="003458F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1480</w:t>
      </w:r>
      <w:r>
        <w:tab/>
        <w:t>He made his Will.   (Plomer 506)</w:t>
      </w:r>
    </w:p>
    <w:p w14:paraId="36F33F0A" w14:textId="77777777" w:rsidR="003458F5" w:rsidRDefault="003458F5" w:rsidP="003458F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2CC625FF" w14:textId="77777777" w:rsidR="003458F5" w:rsidRDefault="003458F5" w:rsidP="003458F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48AC666D" w14:textId="77777777" w:rsidR="003458F5" w:rsidRDefault="003458F5" w:rsidP="003458F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14:paraId="70480A17" w14:textId="77777777" w:rsidR="006B2F86" w:rsidRPr="00E71FC3" w:rsidRDefault="003458F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D41E8" w14:textId="77777777" w:rsidR="003458F5" w:rsidRDefault="003458F5" w:rsidP="00E71FC3">
      <w:pPr>
        <w:spacing w:after="0" w:line="240" w:lineRule="auto"/>
      </w:pPr>
      <w:r>
        <w:separator/>
      </w:r>
    </w:p>
  </w:endnote>
  <w:endnote w:type="continuationSeparator" w:id="0">
    <w:p w14:paraId="6908FCE1" w14:textId="77777777" w:rsidR="003458F5" w:rsidRDefault="003458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BA5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81469" w14:textId="77777777" w:rsidR="003458F5" w:rsidRDefault="003458F5" w:rsidP="00E71FC3">
      <w:pPr>
        <w:spacing w:after="0" w:line="240" w:lineRule="auto"/>
      </w:pPr>
      <w:r>
        <w:separator/>
      </w:r>
    </w:p>
  </w:footnote>
  <w:footnote w:type="continuationSeparator" w:id="0">
    <w:p w14:paraId="58B1503D" w14:textId="77777777" w:rsidR="003458F5" w:rsidRDefault="003458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8F5"/>
    <w:rsid w:val="001A7C09"/>
    <w:rsid w:val="003458F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F25A6"/>
  <w15:chartTrackingRefBased/>
  <w15:docId w15:val="{9D116923-AC31-4033-BC54-39AD06EF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2018-02-03T13:41:00Z</dcterms:created>
  <dcterms:modified xsi:type="dcterms:W3CDTF">2018-02-03T13:41:00Z</dcterms:modified>
</cp:coreProperties>
</file>